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383894">
        <w:trPr>
          <w:jc w:val="center"/>
        </w:trPr>
        <w:tc>
          <w:tcPr>
            <w:tcW w:w="9570" w:type="dxa"/>
            <w:gridSpan w:val="2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383894">
        <w:trPr>
          <w:jc w:val="center"/>
        </w:trPr>
        <w:tc>
          <w:tcPr>
            <w:tcW w:w="9570" w:type="dxa"/>
            <w:gridSpan w:val="2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383894">
        <w:trPr>
          <w:jc w:val="center"/>
        </w:trPr>
        <w:tc>
          <w:tcPr>
            <w:tcW w:w="9570" w:type="dxa"/>
            <w:gridSpan w:val="2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5-го созыва</w:t>
            </w:r>
          </w:p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83894">
        <w:trPr>
          <w:jc w:val="center"/>
        </w:trPr>
        <w:tc>
          <w:tcPr>
            <w:tcW w:w="9570" w:type="dxa"/>
            <w:gridSpan w:val="2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383894">
        <w:trPr>
          <w:jc w:val="center"/>
        </w:trPr>
        <w:tc>
          <w:tcPr>
            <w:tcW w:w="9570" w:type="dxa"/>
            <w:gridSpan w:val="2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94">
        <w:trPr>
          <w:trHeight w:val="337"/>
          <w:jc w:val="center"/>
        </w:trPr>
        <w:tc>
          <w:tcPr>
            <w:tcW w:w="4785" w:type="dxa"/>
          </w:tcPr>
          <w:p w:rsidR="00383894" w:rsidRDefault="00383894" w:rsidP="00504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31.05.2018 года</w:t>
            </w:r>
          </w:p>
        </w:tc>
        <w:tc>
          <w:tcPr>
            <w:tcW w:w="4785" w:type="dxa"/>
          </w:tcPr>
          <w:p w:rsidR="00383894" w:rsidRDefault="00383894" w:rsidP="0024475D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№ 36-1</w:t>
            </w:r>
          </w:p>
        </w:tc>
      </w:tr>
    </w:tbl>
    <w:p w:rsidR="00383894" w:rsidRDefault="00383894" w:rsidP="00162FF7"/>
    <w:p w:rsidR="00383894" w:rsidRPr="009908FC" w:rsidRDefault="00383894" w:rsidP="009908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08FC">
        <w:rPr>
          <w:rFonts w:ascii="Times New Roman" w:hAnsi="Times New Roman" w:cs="Times New Roman"/>
          <w:b/>
          <w:bCs/>
          <w:sz w:val="28"/>
          <w:szCs w:val="28"/>
        </w:rPr>
        <w:t xml:space="preserve">Об исполнении бюджета  муниципального  образования рабочий </w:t>
      </w:r>
    </w:p>
    <w:p w:rsidR="00383894" w:rsidRPr="009908FC" w:rsidRDefault="00383894" w:rsidP="009908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08FC">
        <w:rPr>
          <w:rFonts w:ascii="Times New Roman" w:hAnsi="Times New Roman" w:cs="Times New Roman"/>
          <w:b/>
          <w:bCs/>
          <w:sz w:val="28"/>
          <w:szCs w:val="28"/>
        </w:rPr>
        <w:t xml:space="preserve">поселок Волово Воловского района за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908FC">
        <w:rPr>
          <w:rFonts w:ascii="Times New Roman" w:hAnsi="Times New Roman" w:cs="Times New Roman"/>
          <w:b/>
          <w:bCs/>
          <w:sz w:val="28"/>
          <w:szCs w:val="28"/>
        </w:rPr>
        <w:t>2017 год</w:t>
      </w:r>
    </w:p>
    <w:p w:rsidR="00383894" w:rsidRPr="009908FC" w:rsidRDefault="00383894" w:rsidP="009908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 xml:space="preserve">Рассмотрев представленный администрацией муниципального образования Воловский район отчёт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9908FC">
        <w:rPr>
          <w:rFonts w:ascii="Times New Roman" w:hAnsi="Times New Roman" w:cs="Times New Roman"/>
          <w:sz w:val="28"/>
          <w:szCs w:val="28"/>
        </w:rPr>
        <w:t xml:space="preserve"> исполнении бюджета муниципального образования рабочий посёлок Волово Воловского района за 2017 год,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678F7">
        <w:rPr>
          <w:rFonts w:ascii="Times New Roman" w:hAnsi="Times New Roman" w:cs="Times New Roman"/>
          <w:sz w:val="28"/>
          <w:szCs w:val="28"/>
        </w:rPr>
        <w:t xml:space="preserve"> соответствии с Бюджетным кодексом Российской Федерации, Федеральным законом от 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8F7">
        <w:rPr>
          <w:rFonts w:ascii="Times New Roman" w:hAnsi="Times New Roman" w:cs="Times New Roman"/>
          <w:sz w:val="28"/>
          <w:szCs w:val="28"/>
        </w:rPr>
        <w:t>131-ФЗ «Об общих принципах организации  местного самоуправления в Российской Федерации», Уставом муниципального образования рабочий посёлок Волово Воловского района, Положением о бюджетном процессе в муниципальном образовании рабочий посёлок Волово Воловского района, утверждённым решением Собрания депутатов муниципального образования рабочий посёлок Волово Во</w:t>
      </w:r>
      <w:r>
        <w:rPr>
          <w:rFonts w:ascii="Times New Roman" w:hAnsi="Times New Roman" w:cs="Times New Roman"/>
          <w:sz w:val="28"/>
          <w:szCs w:val="28"/>
        </w:rPr>
        <w:t xml:space="preserve">ловского района от 30.12.2013 № </w:t>
      </w:r>
      <w:r w:rsidRPr="002678F7">
        <w:rPr>
          <w:rFonts w:ascii="Times New Roman" w:hAnsi="Times New Roman" w:cs="Times New Roman"/>
          <w:sz w:val="28"/>
          <w:szCs w:val="28"/>
        </w:rPr>
        <w:t>5-4</w:t>
      </w:r>
      <w:r>
        <w:rPr>
          <w:rFonts w:ascii="Times New Roman" w:hAnsi="Times New Roman" w:cs="Times New Roman"/>
          <w:sz w:val="28"/>
          <w:szCs w:val="28"/>
        </w:rPr>
        <w:t>, с учётом итогов публичных слушаний,</w:t>
      </w:r>
      <w:r w:rsidRPr="009908FC">
        <w:rPr>
          <w:rFonts w:ascii="Times New Roman" w:hAnsi="Times New Roman" w:cs="Times New Roman"/>
          <w:sz w:val="28"/>
          <w:szCs w:val="28"/>
        </w:rPr>
        <w:t xml:space="preserve"> Собрание депутатов муниципального образования рабочий посёлок Волово Воловского района РЕШИЛО: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 xml:space="preserve">1.Утвердить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Pr="009908FC">
        <w:rPr>
          <w:rFonts w:ascii="Times New Roman" w:hAnsi="Times New Roman" w:cs="Times New Roman"/>
          <w:sz w:val="28"/>
          <w:szCs w:val="28"/>
        </w:rPr>
        <w:t>муниципального образования рабочий поселок Волово Воловского района за 2017 год  по</w:t>
      </w:r>
      <w:r w:rsidRPr="009908F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9908FC">
        <w:rPr>
          <w:rFonts w:ascii="Times New Roman" w:hAnsi="Times New Roman" w:cs="Times New Roman"/>
          <w:sz w:val="28"/>
          <w:szCs w:val="28"/>
        </w:rPr>
        <w:t>доходам в  сумме 27950,9 тыс. рублей, по расходам  в  сумме 18596,2 тыс. рублей, с превышением  доходов над расходами в сумме 9354,7 тыс. рублей  и со следующими показателями: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1) исполнение доходов бюджета муниципального образования рабочий поселок Волово Воловского района по кодам бюджетной классификации за 2017 год (приложение №1);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2) исполнение расходов бюджета муниципального образования рабочий поселок Волово Воловского района за 2017 год по разделам, подразделам, целевым статьям и видам расходов классификации расходов бюджетов Российской Федерации (приложение №2);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3) исполнение расходов бюджета муниципального образования рабочий поселок Волово Воловского района по ведомственной структуре расходов бюджета за 2017 год (приложение №3);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4) субвенции , выделяемые из бюджета муниципального образования рабочий поселок Волово Воловского района в бюджет муниципального образования Воловский район на осуществление части полномочий на решение вопросов местного значения в соответствии с заключенными соглашениями на 2017 год (приложение №4);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5)распределение межбюджетных трансфертов из бюджета муниципального образования рабочий поселок Волово Воловского района в бюджет муниципального образования Воловский район на решение вопросов межмуниципального характера на 2017 год (приложение №5);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 xml:space="preserve">6)источники внутреннего финансирования дефицита бюджета муниципального образования рабочий поселок Волово Воловского района на 2017 год (приложение №6).      </w:t>
      </w:r>
    </w:p>
    <w:p w:rsidR="00383894" w:rsidRPr="009908FC" w:rsidRDefault="00383894" w:rsidP="00286095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 xml:space="preserve">           2.Опубликовать настоящее решение в газете «Время и люди» и разместить на официальном сайте муниципального образования Воловский район в сети «Интернет».</w:t>
      </w:r>
    </w:p>
    <w:p w:rsidR="00383894" w:rsidRPr="009908FC" w:rsidRDefault="00383894" w:rsidP="0028609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8FC">
        <w:rPr>
          <w:rFonts w:ascii="Times New Roman" w:hAnsi="Times New Roman" w:cs="Times New Roman"/>
          <w:sz w:val="28"/>
          <w:szCs w:val="28"/>
        </w:rPr>
        <w:t>3.Настоящее  решение  вступает  в силу со дня  его  опубликования.</w:t>
      </w:r>
    </w:p>
    <w:p w:rsidR="00383894" w:rsidRPr="009908FC" w:rsidRDefault="00383894" w:rsidP="0028609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383894" w:rsidRPr="009908FC" w:rsidRDefault="00383894" w:rsidP="0028609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383894" w:rsidRPr="009908FC" w:rsidRDefault="00383894" w:rsidP="009908F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08FC">
        <w:rPr>
          <w:rFonts w:ascii="Times New Roman" w:hAnsi="Times New Roman" w:cs="Times New Roman"/>
          <w:b/>
          <w:bCs/>
          <w:sz w:val="28"/>
          <w:szCs w:val="28"/>
        </w:rPr>
        <w:t xml:space="preserve">    Глава муниципального</w:t>
      </w: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08FC">
        <w:rPr>
          <w:rFonts w:ascii="Times New Roman" w:hAnsi="Times New Roman" w:cs="Times New Roman"/>
          <w:b/>
          <w:bCs/>
          <w:sz w:val="28"/>
          <w:szCs w:val="28"/>
        </w:rPr>
        <w:t>образования рабочий поселок</w:t>
      </w: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08FC">
        <w:rPr>
          <w:rFonts w:ascii="Times New Roman" w:hAnsi="Times New Roman" w:cs="Times New Roman"/>
          <w:b/>
          <w:bCs/>
          <w:sz w:val="28"/>
          <w:szCs w:val="28"/>
        </w:rPr>
        <w:t xml:space="preserve">  Волово Воловского района                                                 А.В.Бармашов</w:t>
      </w: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3894" w:rsidRPr="009908FC" w:rsidRDefault="00383894" w:rsidP="009908FC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383894" w:rsidRDefault="00383894" w:rsidP="009908FC">
      <w:pPr>
        <w:ind w:left="570"/>
        <w:jc w:val="both"/>
        <w:rPr>
          <w:sz w:val="28"/>
          <w:szCs w:val="28"/>
        </w:rPr>
      </w:pPr>
    </w:p>
    <w:p w:rsidR="00383894" w:rsidRPr="009D6CA9" w:rsidRDefault="00383894" w:rsidP="000E342E">
      <w:pPr>
        <w:pStyle w:val="ListParagraph"/>
        <w:jc w:val="both"/>
      </w:pPr>
    </w:p>
    <w:sectPr w:rsidR="00383894" w:rsidRPr="009D6CA9" w:rsidSect="00CA2BC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894" w:rsidRDefault="00383894">
      <w:r>
        <w:separator/>
      </w:r>
    </w:p>
  </w:endnote>
  <w:endnote w:type="continuationSeparator" w:id="0">
    <w:p w:rsidR="00383894" w:rsidRDefault="00383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894" w:rsidRDefault="00383894">
      <w:r>
        <w:separator/>
      </w:r>
    </w:p>
  </w:footnote>
  <w:footnote w:type="continuationSeparator" w:id="0">
    <w:p w:rsidR="00383894" w:rsidRDefault="00383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894" w:rsidRDefault="00383894" w:rsidP="00B45091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83894" w:rsidRDefault="003838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F3925"/>
    <w:multiLevelType w:val="hybridMultilevel"/>
    <w:tmpl w:val="70FA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F7"/>
    <w:rsid w:val="0000700B"/>
    <w:rsid w:val="00026915"/>
    <w:rsid w:val="00034DB0"/>
    <w:rsid w:val="00040877"/>
    <w:rsid w:val="000418F9"/>
    <w:rsid w:val="0004344D"/>
    <w:rsid w:val="00066352"/>
    <w:rsid w:val="00073FE8"/>
    <w:rsid w:val="000A62D5"/>
    <w:rsid w:val="000C3877"/>
    <w:rsid w:val="000C7067"/>
    <w:rsid w:val="000D3AF4"/>
    <w:rsid w:val="000D5BE2"/>
    <w:rsid w:val="000E1B49"/>
    <w:rsid w:val="000E342E"/>
    <w:rsid w:val="000E790E"/>
    <w:rsid w:val="001073F8"/>
    <w:rsid w:val="00122355"/>
    <w:rsid w:val="001227D3"/>
    <w:rsid w:val="00124358"/>
    <w:rsid w:val="001410F4"/>
    <w:rsid w:val="00145AA9"/>
    <w:rsid w:val="00162811"/>
    <w:rsid w:val="00162FF7"/>
    <w:rsid w:val="00165531"/>
    <w:rsid w:val="001656C6"/>
    <w:rsid w:val="001900BC"/>
    <w:rsid w:val="00190590"/>
    <w:rsid w:val="00192ABA"/>
    <w:rsid w:val="001A26EA"/>
    <w:rsid w:val="001A76B4"/>
    <w:rsid w:val="001B0EE1"/>
    <w:rsid w:val="001B4F11"/>
    <w:rsid w:val="001B5066"/>
    <w:rsid w:val="001D076E"/>
    <w:rsid w:val="001D125A"/>
    <w:rsid w:val="002062D9"/>
    <w:rsid w:val="00213379"/>
    <w:rsid w:val="0021523D"/>
    <w:rsid w:val="00222E97"/>
    <w:rsid w:val="0023281B"/>
    <w:rsid w:val="0024475D"/>
    <w:rsid w:val="002477BC"/>
    <w:rsid w:val="00254964"/>
    <w:rsid w:val="002678F7"/>
    <w:rsid w:val="0027610D"/>
    <w:rsid w:val="00286095"/>
    <w:rsid w:val="00295F83"/>
    <w:rsid w:val="002A2B30"/>
    <w:rsid w:val="002C0766"/>
    <w:rsid w:val="002C5999"/>
    <w:rsid w:val="002E0FEA"/>
    <w:rsid w:val="002E423B"/>
    <w:rsid w:val="002F77C4"/>
    <w:rsid w:val="0030406F"/>
    <w:rsid w:val="00310758"/>
    <w:rsid w:val="0032436F"/>
    <w:rsid w:val="00332B29"/>
    <w:rsid w:val="00341359"/>
    <w:rsid w:val="0034421C"/>
    <w:rsid w:val="0036311B"/>
    <w:rsid w:val="00383894"/>
    <w:rsid w:val="003B7955"/>
    <w:rsid w:val="003C3B86"/>
    <w:rsid w:val="003D09CB"/>
    <w:rsid w:val="003E673C"/>
    <w:rsid w:val="003E6EE0"/>
    <w:rsid w:val="003F5B79"/>
    <w:rsid w:val="00402579"/>
    <w:rsid w:val="00407F3A"/>
    <w:rsid w:val="0041255F"/>
    <w:rsid w:val="00416D58"/>
    <w:rsid w:val="004350C7"/>
    <w:rsid w:val="00451A3E"/>
    <w:rsid w:val="00455C49"/>
    <w:rsid w:val="00462EB2"/>
    <w:rsid w:val="004709AD"/>
    <w:rsid w:val="00484BBC"/>
    <w:rsid w:val="00486C98"/>
    <w:rsid w:val="00496AC6"/>
    <w:rsid w:val="004A6D58"/>
    <w:rsid w:val="004A7250"/>
    <w:rsid w:val="004B3441"/>
    <w:rsid w:val="004B71AF"/>
    <w:rsid w:val="004E3265"/>
    <w:rsid w:val="004F176C"/>
    <w:rsid w:val="005045A4"/>
    <w:rsid w:val="005536E9"/>
    <w:rsid w:val="0055460B"/>
    <w:rsid w:val="00560E24"/>
    <w:rsid w:val="00567A4D"/>
    <w:rsid w:val="00577071"/>
    <w:rsid w:val="00593A8D"/>
    <w:rsid w:val="0059674F"/>
    <w:rsid w:val="005A338A"/>
    <w:rsid w:val="005B42DA"/>
    <w:rsid w:val="005C56DA"/>
    <w:rsid w:val="005C59EB"/>
    <w:rsid w:val="005D04B4"/>
    <w:rsid w:val="005D3D84"/>
    <w:rsid w:val="005D7109"/>
    <w:rsid w:val="00633596"/>
    <w:rsid w:val="00636FD8"/>
    <w:rsid w:val="00640B7E"/>
    <w:rsid w:val="006454CD"/>
    <w:rsid w:val="00647B49"/>
    <w:rsid w:val="0065586A"/>
    <w:rsid w:val="00656333"/>
    <w:rsid w:val="006869A4"/>
    <w:rsid w:val="00693026"/>
    <w:rsid w:val="006A4D94"/>
    <w:rsid w:val="006B0D76"/>
    <w:rsid w:val="006C4869"/>
    <w:rsid w:val="006D17EB"/>
    <w:rsid w:val="006E1874"/>
    <w:rsid w:val="006F0DFB"/>
    <w:rsid w:val="0071101E"/>
    <w:rsid w:val="0072173E"/>
    <w:rsid w:val="007278CB"/>
    <w:rsid w:val="00736D36"/>
    <w:rsid w:val="007432CC"/>
    <w:rsid w:val="0076739A"/>
    <w:rsid w:val="007827CF"/>
    <w:rsid w:val="007B05E5"/>
    <w:rsid w:val="007B6AE5"/>
    <w:rsid w:val="007E1B45"/>
    <w:rsid w:val="007E24E7"/>
    <w:rsid w:val="007E3B08"/>
    <w:rsid w:val="007F77A0"/>
    <w:rsid w:val="00802C13"/>
    <w:rsid w:val="00825DAD"/>
    <w:rsid w:val="00835FB0"/>
    <w:rsid w:val="00850934"/>
    <w:rsid w:val="00851816"/>
    <w:rsid w:val="00890124"/>
    <w:rsid w:val="008A3279"/>
    <w:rsid w:val="008B6A05"/>
    <w:rsid w:val="008F5759"/>
    <w:rsid w:val="009065E4"/>
    <w:rsid w:val="009103B1"/>
    <w:rsid w:val="00923A97"/>
    <w:rsid w:val="00933B11"/>
    <w:rsid w:val="00945072"/>
    <w:rsid w:val="009908FC"/>
    <w:rsid w:val="00997249"/>
    <w:rsid w:val="009D5207"/>
    <w:rsid w:val="009D6CA9"/>
    <w:rsid w:val="009E48E6"/>
    <w:rsid w:val="00A16393"/>
    <w:rsid w:val="00A21199"/>
    <w:rsid w:val="00A31631"/>
    <w:rsid w:val="00A31A86"/>
    <w:rsid w:val="00A4451B"/>
    <w:rsid w:val="00A54112"/>
    <w:rsid w:val="00A567CE"/>
    <w:rsid w:val="00A70BAF"/>
    <w:rsid w:val="00A70CBF"/>
    <w:rsid w:val="00A738A3"/>
    <w:rsid w:val="00AB273B"/>
    <w:rsid w:val="00AD105D"/>
    <w:rsid w:val="00B155FB"/>
    <w:rsid w:val="00B244E7"/>
    <w:rsid w:val="00B329EF"/>
    <w:rsid w:val="00B35FBF"/>
    <w:rsid w:val="00B45091"/>
    <w:rsid w:val="00B87D07"/>
    <w:rsid w:val="00B93B14"/>
    <w:rsid w:val="00BA4FA3"/>
    <w:rsid w:val="00BC0349"/>
    <w:rsid w:val="00BC59DB"/>
    <w:rsid w:val="00BC7842"/>
    <w:rsid w:val="00BD38ED"/>
    <w:rsid w:val="00BF6123"/>
    <w:rsid w:val="00BF7EA1"/>
    <w:rsid w:val="00C206D1"/>
    <w:rsid w:val="00C473E0"/>
    <w:rsid w:val="00C52444"/>
    <w:rsid w:val="00C5359C"/>
    <w:rsid w:val="00C639AD"/>
    <w:rsid w:val="00C66130"/>
    <w:rsid w:val="00C742B8"/>
    <w:rsid w:val="00C801D1"/>
    <w:rsid w:val="00C90BC4"/>
    <w:rsid w:val="00CA2BCF"/>
    <w:rsid w:val="00CB2F2A"/>
    <w:rsid w:val="00CB4975"/>
    <w:rsid w:val="00CC4C9B"/>
    <w:rsid w:val="00CE09C4"/>
    <w:rsid w:val="00CE4EED"/>
    <w:rsid w:val="00D0056A"/>
    <w:rsid w:val="00D07ACC"/>
    <w:rsid w:val="00D27A59"/>
    <w:rsid w:val="00D41EC4"/>
    <w:rsid w:val="00D564FE"/>
    <w:rsid w:val="00D60E7D"/>
    <w:rsid w:val="00D677F3"/>
    <w:rsid w:val="00D818C9"/>
    <w:rsid w:val="00D8767D"/>
    <w:rsid w:val="00D95CF6"/>
    <w:rsid w:val="00D962CC"/>
    <w:rsid w:val="00DA401D"/>
    <w:rsid w:val="00DC244D"/>
    <w:rsid w:val="00DD2186"/>
    <w:rsid w:val="00DD735F"/>
    <w:rsid w:val="00DE4704"/>
    <w:rsid w:val="00E00F9E"/>
    <w:rsid w:val="00E06F09"/>
    <w:rsid w:val="00E118DA"/>
    <w:rsid w:val="00E121FB"/>
    <w:rsid w:val="00E3523A"/>
    <w:rsid w:val="00E35F32"/>
    <w:rsid w:val="00E3785A"/>
    <w:rsid w:val="00E40A31"/>
    <w:rsid w:val="00E55514"/>
    <w:rsid w:val="00E6200C"/>
    <w:rsid w:val="00E6571C"/>
    <w:rsid w:val="00E67B18"/>
    <w:rsid w:val="00E72CC8"/>
    <w:rsid w:val="00F24D45"/>
    <w:rsid w:val="00F25543"/>
    <w:rsid w:val="00F40F62"/>
    <w:rsid w:val="00F6264F"/>
    <w:rsid w:val="00F967C2"/>
    <w:rsid w:val="00FB1473"/>
    <w:rsid w:val="00FD01EA"/>
    <w:rsid w:val="00FF05BC"/>
    <w:rsid w:val="00FF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7"/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2FF7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E0F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790E"/>
    <w:rPr>
      <w:rFonts w:ascii="Times New Roman" w:hAnsi="Times New Roman" w:cs="Times New Roman"/>
      <w:sz w:val="2"/>
      <w:szCs w:val="2"/>
      <w:lang w:eastAsia="en-US"/>
    </w:rPr>
  </w:style>
  <w:style w:type="paragraph" w:styleId="Header">
    <w:name w:val="header"/>
    <w:basedOn w:val="Normal"/>
    <w:link w:val="HeaderChar"/>
    <w:uiPriority w:val="99"/>
    <w:rsid w:val="00CA2B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0E7D"/>
    <w:rPr>
      <w:lang w:eastAsia="en-US"/>
    </w:rPr>
  </w:style>
  <w:style w:type="character" w:styleId="PageNumber">
    <w:name w:val="page number"/>
    <w:basedOn w:val="DefaultParagraphFont"/>
    <w:uiPriority w:val="99"/>
    <w:rsid w:val="00CA2BCF"/>
  </w:style>
  <w:style w:type="paragraph" w:customStyle="1" w:styleId="ConsPlusTitle">
    <w:name w:val="ConsPlusTitle"/>
    <w:uiPriority w:val="99"/>
    <w:rsid w:val="00CC4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BodyTextChar1">
    <w:name w:val="Body Text Char1"/>
    <w:uiPriority w:val="99"/>
    <w:locked/>
    <w:rsid w:val="009908FC"/>
    <w:rPr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9908FC"/>
    <w:pPr>
      <w:shd w:val="clear" w:color="auto" w:fill="FFFFFF"/>
      <w:spacing w:after="240" w:line="282" w:lineRule="exact"/>
      <w:jc w:val="center"/>
    </w:pPr>
    <w:rPr>
      <w:sz w:val="28"/>
      <w:szCs w:val="28"/>
      <w:shd w:val="clear" w:color="auto" w:fill="FFFFFF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3B1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82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319</TotalTime>
  <Pages>2</Pages>
  <Words>458</Words>
  <Characters>2612</Characters>
  <Application>Microsoft Office Outlook</Application>
  <DocSecurity>0</DocSecurity>
  <Lines>0</Lines>
  <Paragraphs>0</Paragraphs>
  <ScaleCrop>false</ScaleCrop>
  <Company>Wolfish 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tik_volovo</dc:creator>
  <cp:keywords/>
  <dc:description/>
  <cp:lastModifiedBy>пользователь</cp:lastModifiedBy>
  <cp:revision>64</cp:revision>
  <cp:lastPrinted>2016-04-01T14:58:00Z</cp:lastPrinted>
  <dcterms:created xsi:type="dcterms:W3CDTF">2015-11-26T09:11:00Z</dcterms:created>
  <dcterms:modified xsi:type="dcterms:W3CDTF">2001-12-31T21:20:00Z</dcterms:modified>
</cp:coreProperties>
</file>